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F01A0E" w:rsidRPr="00E02FFC" w14:paraId="03568BC0" w14:textId="77777777" w:rsidTr="5CCAA73E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02048B09" w14:textId="77777777" w:rsidR="00F01A0E" w:rsidRPr="00E02FFC" w:rsidRDefault="00F01A0E" w:rsidP="003178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F01A0E" w:rsidRPr="00E02FFC" w14:paraId="29EA4AA8" w14:textId="77777777" w:rsidTr="5CCAA73E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A3BF010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Title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8755FD5" w14:textId="3633257A" w:rsidR="00F01A0E" w:rsidRPr="00F01A0E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01A0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T Level Foundation 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 in</w:t>
            </w:r>
            <w:r w:rsidRPr="00F01A0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Digital</w:t>
            </w:r>
          </w:p>
        </w:tc>
      </w:tr>
      <w:tr w:rsidR="00F01A0E" w:rsidRPr="00E02FFC" w14:paraId="4A615E57" w14:textId="77777777" w:rsidTr="5CCAA73E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3EC9C7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FCF9A5B" w14:textId="12C6B8B1" w:rsidR="00F01A0E" w:rsidRPr="00F01A0E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01A0E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O2: Plan for cyber security resilience</w:t>
            </w:r>
          </w:p>
        </w:tc>
      </w:tr>
      <w:tr w:rsidR="00F01A0E" w:rsidRPr="00E02FFC" w14:paraId="3F68D948" w14:textId="77777777" w:rsidTr="5CCAA73E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46CFBCF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40503A0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F01A0E" w:rsidRPr="00E02FFC" w14:paraId="3E05DA92" w14:textId="77777777" w:rsidTr="5CCAA73E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46475ED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D0CC59D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F01A0E" w:rsidRPr="00E02FFC" w14:paraId="0B2C85EB" w14:textId="77777777" w:rsidTr="5CCAA73E">
        <w:trPr>
          <w:trHeight w:val="227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19EF845" w14:textId="07392FEE" w:rsidR="00F01A0E" w:rsidRPr="00E02FFC" w:rsidRDefault="004C714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F01A0E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AA731C1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F01A0E" w:rsidRPr="00E02FFC" w14:paraId="1A2D805C" w14:textId="77777777" w:rsidTr="5CCAA73E">
        <w:trPr>
          <w:trHeight w:val="22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61A4E47" w14:textId="1C468E97" w:rsidR="00F01A0E" w:rsidRPr="003A176E" w:rsidRDefault="00F01A0E" w:rsidP="003178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3A176E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4C714E" w:rsidRPr="003A176E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3A176E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7A39E5B0" w14:textId="71D64E38" w:rsidR="00F01A0E" w:rsidRPr="003A176E" w:rsidRDefault="00F01A0E" w:rsidP="003178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3A176E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4C714E" w:rsidRPr="003A176E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3A176E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F01A0E" w:rsidRPr="00E02FFC" w14:paraId="08054E81" w14:textId="77777777" w:rsidTr="5CCAA73E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EA200CB" w14:textId="6CA817C5" w:rsidR="00F01A0E" w:rsidRPr="00E02FFC" w:rsidRDefault="00F01A0E" w:rsidP="003178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1: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Cyber security skills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</w:t>
            </w:r>
          </w:p>
        </w:tc>
      </w:tr>
      <w:tr w:rsidR="00F01A0E" w:rsidRPr="00E02FFC" w14:paraId="07C00FAA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EA16DC6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C1081A">
              <w:rPr>
                <w:rFonts w:ascii="Lato" w:eastAsia="Times New Roman" w:hAnsi="Lato"/>
                <w:sz w:val="20"/>
                <w:szCs w:val="20"/>
                <w:lang w:eastAsia="en-GB"/>
              </w:rPr>
              <w:t>Assess cyber security risk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21FD26A3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2274065A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E259511" w14:textId="77777777" w:rsidR="00F01A0E" w:rsidRPr="00103A57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103A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103A57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C1081A">
              <w:rPr>
                <w:rFonts w:ascii="Lato" w:eastAsia="Times New Roman" w:hAnsi="Lato"/>
                <w:sz w:val="20"/>
                <w:szCs w:val="20"/>
                <w:lang w:eastAsia="en-GB"/>
              </w:rPr>
              <w:t>Document cyber security event information whilst preserving evidence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D4A2BD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08AD5399" w14:textId="77777777" w:rsidTr="5CCAA73E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8246E6E" w14:textId="07A4C69F" w:rsidR="00F01A0E" w:rsidRPr="00E02FFC" w:rsidRDefault="00F01A0E" w:rsidP="003178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2: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Critical thinking</w:t>
            </w:r>
          </w:p>
        </w:tc>
      </w:tr>
      <w:tr w:rsidR="00F01A0E" w:rsidRPr="00E02FFC" w14:paraId="51BF73C4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6CBBB1" w14:textId="77777777" w:rsidR="00F01A0E" w:rsidRPr="004E3523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185F2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Effective questioning to elicit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696E75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01D7C96D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8C90A62" w14:textId="77777777" w:rsidR="00F01A0E" w:rsidRPr="004E3523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CA4FBA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Evaluating pros and cons of information provided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A025D3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65133B47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E570FCC" w14:textId="77777777" w:rsidR="00F01A0E" w:rsidRPr="004E3523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5</w:t>
            </w:r>
            <w:r w:rsidRPr="00CA4FBA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logic and reasoned argument to information presented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05DD99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1A2E8B96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DD60702" w14:textId="77777777" w:rsidR="00F01A0E" w:rsidRPr="004E3523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6 </w:t>
            </w:r>
            <w:r w:rsidRPr="00CA4FBA">
              <w:rPr>
                <w:rFonts w:ascii="Lato" w:eastAsia="Times New Roman" w:hAnsi="Lato"/>
                <w:sz w:val="20"/>
                <w:szCs w:val="20"/>
                <w:lang w:eastAsia="en-GB"/>
              </w:rPr>
              <w:t>Draw evidence-based conclusions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D7A701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5097CED7" w14:textId="77777777" w:rsidTr="5CCAA73E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6ADB224" w14:textId="57648486" w:rsidR="00F01A0E" w:rsidRPr="00E02FFC" w:rsidRDefault="00F01A0E" w:rsidP="00317876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3: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Communicating</w:t>
            </w:r>
          </w:p>
        </w:tc>
      </w:tr>
      <w:tr w:rsidR="00F01A0E" w:rsidRPr="00E02FFC" w14:paraId="191059B4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AE6FE0C" w14:textId="77777777" w:rsidR="00F01A0E" w:rsidRPr="0078365D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78365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7</w:t>
            </w:r>
            <w:r w:rsidRPr="007B7BEC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Synthesise information and data from different sources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ACFA6F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7115D1A5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34E1F04" w14:textId="77777777" w:rsidR="00F01A0E" w:rsidRPr="0078365D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78365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7B7BEC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Summarise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08A104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7C3D4213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1893CF" w14:textId="77777777" w:rsidR="00F01A0E" w:rsidRPr="0078365D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78365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9</w:t>
            </w:r>
            <w:r w:rsidRPr="007B7BEC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technical language in relevant contexts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EB698D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0AF197F9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51CDCC5" w14:textId="77777777" w:rsidR="00F01A0E" w:rsidRPr="009771F3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9771F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S10</w:t>
            </w:r>
            <w:r w:rsidRPr="009771F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written communication techniques to produce formal reports following standard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9771F3">
              <w:rPr>
                <w:rFonts w:ascii="Lato" w:eastAsia="Times New Roman" w:hAnsi="Lato"/>
                <w:sz w:val="20"/>
                <w:szCs w:val="20"/>
                <w:lang w:eastAsia="en-GB"/>
              </w:rPr>
              <w:t>conventions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4E53CC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26F4EFEF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15FDD48" w14:textId="77777777" w:rsidR="00F01A0E" w:rsidRPr="009771F3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9771F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S11</w:t>
            </w:r>
            <w:r w:rsidRPr="009771F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Create documents appropriate to purpose and audience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B90B58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377D1C53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DA569CF" w14:textId="77777777" w:rsidR="00F01A0E" w:rsidRPr="009771F3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9771F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S12</w:t>
            </w:r>
            <w:r w:rsidRPr="009771F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Produce clear and coherent 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D8F6B3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798AE12D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845E1EF" w14:textId="77777777" w:rsidR="00F01A0E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9771F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S13</w:t>
            </w:r>
            <w:r w:rsidRPr="009771F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Interpret information and data presented in different formats</w:t>
            </w:r>
          </w:p>
          <w:p w14:paraId="55B47A30" w14:textId="77777777" w:rsidR="00FC2CB0" w:rsidRPr="00FC2CB0" w:rsidRDefault="00FC2CB0" w:rsidP="00FC2CB0">
            <w:pPr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C05BB5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43165BEA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FED84EA" w14:textId="77777777" w:rsidR="00F01A0E" w:rsidRPr="009771F3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9771F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S14</w:t>
            </w:r>
            <w:r w:rsidRPr="009771F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appropriate vocabulary, grammar, form, structural and organisational features to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9771F3">
              <w:rPr>
                <w:rFonts w:ascii="Lato" w:eastAsia="Times New Roman" w:hAnsi="Lato"/>
                <w:sz w:val="20"/>
                <w:szCs w:val="20"/>
                <w:lang w:eastAsia="en-GB"/>
              </w:rPr>
              <w:t>reflect audience and purpose and context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10F1BB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2A9510F0" w14:textId="77777777" w:rsidTr="5CCAA73E">
        <w:trPr>
          <w:trHeight w:val="227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BD0F6B3" w14:textId="463CDC73" w:rsidR="00F01A0E" w:rsidRPr="00E02FFC" w:rsidRDefault="00F01A0E" w:rsidP="003178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4: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Digital skills</w:t>
            </w:r>
          </w:p>
        </w:tc>
      </w:tr>
      <w:tr w:rsidR="00F01A0E" w:rsidRPr="00E02FFC" w14:paraId="03B3425D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3B78DD9" w14:textId="77777777" w:rsidR="00F01A0E" w:rsidRPr="00096171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15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580465">
              <w:rPr>
                <w:rFonts w:ascii="Lato" w:eastAsia="Times New Roman" w:hAnsi="Lato"/>
                <w:sz w:val="20"/>
                <w:szCs w:val="20"/>
                <w:lang w:eastAsia="en-GB"/>
              </w:rPr>
              <w:t>Store digital information securely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C97C53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6C1C446F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F05A4D5" w14:textId="77777777" w:rsidR="00F01A0E" w:rsidRPr="00096171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16</w:t>
            </w:r>
            <w:r w:rsidRPr="006B110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present digital plans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9137F3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5BF10574" w14:textId="77777777" w:rsidTr="5CCAA73E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37A4A64" w14:textId="77777777" w:rsidR="00F01A0E" w:rsidRPr="00096171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6B110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S17</w:t>
            </w:r>
            <w:r w:rsidRPr="006B110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software functions to protect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849FBD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4DE94A56" w14:textId="77777777" w:rsidTr="5CCAA73E">
        <w:trPr>
          <w:trHeight w:val="113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86B0D47" w14:textId="3E61753F" w:rsidR="00F01A0E" w:rsidRPr="00E02FFC" w:rsidRDefault="00F01A0E" w:rsidP="00317876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2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AC7243">
              <w:rPr>
                <w:rFonts w:ascii="Lato" w:hAnsi="Lato"/>
                <w:b/>
                <w:bCs/>
                <w:sz w:val="20"/>
                <w:szCs w:val="20"/>
              </w:rPr>
              <w:t>Additional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="004E015A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FE5E2D">
              <w:rPr>
                <w:rFonts w:ascii="Lato" w:hAnsi="Lato"/>
                <w:b/>
                <w:bCs/>
                <w:sz w:val="20"/>
                <w:szCs w:val="20"/>
              </w:rPr>
              <w:t>omments</w:t>
            </w:r>
            <w:r w:rsidRPr="00AC7243">
              <w:rPr>
                <w:rFonts w:ascii="Lato" w:hAnsi="Lato"/>
                <w:b/>
                <w:bCs/>
                <w:sz w:val="20"/>
                <w:szCs w:val="20"/>
              </w:rPr>
              <w:t>:</w:t>
            </w:r>
          </w:p>
        </w:tc>
      </w:tr>
      <w:tr w:rsidR="00F01A0E" w:rsidRPr="00E02FFC" w14:paraId="667AD550" w14:textId="77777777" w:rsidTr="5CCAA73E">
        <w:trPr>
          <w:trHeight w:val="2891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09D5B484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01A0E" w:rsidRPr="00E02FFC" w14:paraId="678D3D5F" w14:textId="77777777" w:rsidTr="5CCAA73E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1564218" w14:textId="7B725123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E01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35325901" w14:textId="50D4962D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5CCAA73E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79D8A71C" w:rsidRPr="5CCAA73E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5CCAA73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F01A0E" w:rsidRPr="00E02FFC" w14:paraId="16084D79" w14:textId="77777777" w:rsidTr="5CCAA73E">
        <w:trPr>
          <w:trHeight w:val="11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7866B0" w14:textId="6406D0FC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E01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F01A0E" w:rsidRPr="00E02FFC" w14:paraId="6CB342CF" w14:textId="77777777" w:rsidTr="5CCAA73E">
        <w:trPr>
          <w:trHeight w:val="11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790E523" w14:textId="72E10270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E01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4E01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F01A0E" w:rsidRPr="00E02FFC" w14:paraId="265A6920" w14:textId="77777777" w:rsidTr="5CCAA73E">
        <w:trPr>
          <w:trHeight w:val="11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416E9E6" w14:textId="3776EDB5" w:rsidR="00F01A0E" w:rsidRPr="00E02FFC" w:rsidRDefault="004E015A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F01A0E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  <w:r w:rsidR="00F01A0E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17E934" w14:textId="77777777" w:rsidR="00F01A0E" w:rsidRPr="00E02FFC" w:rsidRDefault="00F01A0E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4E015A" w:rsidRPr="00E02FFC" w14:paraId="5524380C" w14:textId="77777777" w:rsidTr="5CCAA73E">
        <w:trPr>
          <w:trHeight w:val="11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3DE120C" w14:textId="7E252EDB" w:rsidR="004E015A" w:rsidRPr="00E02FFC" w:rsidRDefault="004E015A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6725DD" w14:textId="24217126" w:rsidR="004E015A" w:rsidRPr="00E02FFC" w:rsidRDefault="004E015A" w:rsidP="00317876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</w:tbl>
    <w:p w14:paraId="79671371" w14:textId="533025EF" w:rsidR="00400661" w:rsidRPr="00F01A0E" w:rsidRDefault="00400661" w:rsidP="00F01A0E"/>
    <w:sectPr w:rsidR="00400661" w:rsidRPr="00F01A0E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0A0245" w14:textId="77777777" w:rsidR="00EF7AA4" w:rsidRDefault="00EF7AA4" w:rsidP="00186EC4">
      <w:r>
        <w:separator/>
      </w:r>
    </w:p>
  </w:endnote>
  <w:endnote w:type="continuationSeparator" w:id="0">
    <w:p w14:paraId="412DFFA4" w14:textId="77777777" w:rsidR="00EF7AA4" w:rsidRDefault="00EF7AA4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8F28A203-71CE-4682-BD2D-5F10E911E8C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F4B6B707-265C-4B5B-BF98-6F036914457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FB732E25-C0E7-4150-9B78-FA1E05E4287D}"/>
    <w:embedBold r:id="rId4" w:fontKey="{91BAA893-C21E-408A-B438-503ADC8544C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02457BE9-782A-4258-85FF-428096A79D29}"/>
    <w:embedBold r:id="rId6" w:fontKey="{16E1D869-12AE-4708-8DFD-82BBCFD59791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756972A3-AAEF-4450-AF89-57190609957A}"/>
    <w:embedBold r:id="rId8" w:fontKey="{85764743-6AAC-44EA-BC7B-8BA5C4914DA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665077AB-30B8-44E9-8C0D-4F856F8FA4CF}"/>
    <w:embedBold r:id="rId10" w:fontKey="{4633F149-4E3A-440A-9EAA-1C315E4FF214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4CCCFB6D-B360-458F-896B-A8F7A1B833C3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86EF31C0-668E-4682-86A2-477C1122BF07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971B8320-DEA6-424B-B372-BEA0399C8174}"/>
    <w:embedBold r:id="rId14" w:fontKey="{8831549C-CE4D-4E64-93A2-4805951A6830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4DF96B0B-C32A-4A46-92FC-A8B5FCF90FD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FACC605D-0843-4859-9B43-5037764009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6CB2" w14:textId="3135F85F" w:rsidR="00802909" w:rsidRDefault="00FC2CB0">
    <w:pPr>
      <w:pStyle w:val="Footer"/>
      <w:jc w:val="center"/>
      <w:rPr>
        <w:caps/>
        <w:noProof/>
        <w:color w:val="4472C4" w:themeColor="accent1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0288" behindDoc="1" locked="0" layoutInCell="1" allowOverlap="1" wp14:anchorId="454DF9D2" wp14:editId="7E7AF86B">
          <wp:simplePos x="0" y="0"/>
          <wp:positionH relativeFrom="column">
            <wp:posOffset>-723900</wp:posOffset>
          </wp:positionH>
          <wp:positionV relativeFrom="paragraph">
            <wp:posOffset>268605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02909">
      <w:rPr>
        <w:caps/>
        <w:color w:val="4472C4" w:themeColor="accent1"/>
      </w:rPr>
      <w:fldChar w:fldCharType="begin"/>
    </w:r>
    <w:r w:rsidR="00802909">
      <w:rPr>
        <w:caps/>
        <w:color w:val="4472C4" w:themeColor="accent1"/>
      </w:rPr>
      <w:instrText xml:space="preserve"> PAGE   \* MERGEFORMAT </w:instrText>
    </w:r>
    <w:r w:rsidR="00802909">
      <w:rPr>
        <w:caps/>
        <w:color w:val="4472C4" w:themeColor="accent1"/>
      </w:rPr>
      <w:fldChar w:fldCharType="separate"/>
    </w:r>
    <w:r w:rsidR="00802909">
      <w:rPr>
        <w:caps/>
        <w:noProof/>
        <w:color w:val="4472C4" w:themeColor="accent1"/>
      </w:rPr>
      <w:t>2</w:t>
    </w:r>
    <w:r w:rsidR="00802909">
      <w:rPr>
        <w:caps/>
        <w:noProof/>
        <w:color w:val="4472C4" w:themeColor="accent1"/>
      </w:rPr>
      <w:fldChar w:fldCharType="end"/>
    </w:r>
  </w:p>
  <w:p w14:paraId="2D748290" w14:textId="7DE765B6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8B7B98" w14:textId="77777777" w:rsidR="00EF7AA4" w:rsidRDefault="00EF7AA4" w:rsidP="00186EC4">
      <w:r>
        <w:separator/>
      </w:r>
    </w:p>
  </w:footnote>
  <w:footnote w:type="continuationSeparator" w:id="0">
    <w:p w14:paraId="2A222228" w14:textId="77777777" w:rsidR="00EF7AA4" w:rsidRDefault="00EF7AA4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9579F2" w14:textId="44786644" w:rsidR="00802909" w:rsidRDefault="000243F7" w:rsidP="00802909">
    <w:pPr>
      <w:spacing w:after="0" w:line="240" w:lineRule="auto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8240" behindDoc="1" locked="0" layoutInCell="1" allowOverlap="1" wp14:anchorId="7B3391CA" wp14:editId="118A206B">
          <wp:simplePos x="0" y="0"/>
          <wp:positionH relativeFrom="column">
            <wp:posOffset>-719455</wp:posOffset>
          </wp:positionH>
          <wp:positionV relativeFrom="paragraph">
            <wp:posOffset>-456842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02909">
      <w:rPr>
        <w:rFonts w:ascii="Lato" w:eastAsia="Times New Roman" w:hAnsi="Lato"/>
        <w:b/>
        <w:bCs/>
        <w:sz w:val="20"/>
        <w:szCs w:val="20"/>
        <w:lang w:eastAsia="en-GB"/>
      </w:rPr>
      <w:t>T Level Foundation Course in Digital</w:t>
    </w:r>
  </w:p>
  <w:p w14:paraId="2F4133E1" w14:textId="3D3C1181" w:rsidR="00606234" w:rsidRDefault="00606234" w:rsidP="00186EC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43F7"/>
    <w:rsid w:val="00026EA8"/>
    <w:rsid w:val="000474CD"/>
    <w:rsid w:val="00090681"/>
    <w:rsid w:val="000B0AA7"/>
    <w:rsid w:val="000C4BBF"/>
    <w:rsid w:val="000C5DAC"/>
    <w:rsid w:val="000C7A85"/>
    <w:rsid w:val="00143E14"/>
    <w:rsid w:val="00146B9A"/>
    <w:rsid w:val="00150648"/>
    <w:rsid w:val="00155039"/>
    <w:rsid w:val="0015709A"/>
    <w:rsid w:val="00186EC4"/>
    <w:rsid w:val="001A11BC"/>
    <w:rsid w:val="001A75FF"/>
    <w:rsid w:val="001C64C8"/>
    <w:rsid w:val="001D1128"/>
    <w:rsid w:val="001D3A19"/>
    <w:rsid w:val="001D5CB1"/>
    <w:rsid w:val="001E5C1F"/>
    <w:rsid w:val="002054A0"/>
    <w:rsid w:val="002337DC"/>
    <w:rsid w:val="00235579"/>
    <w:rsid w:val="00246EAC"/>
    <w:rsid w:val="00251A8F"/>
    <w:rsid w:val="00257F4E"/>
    <w:rsid w:val="0026428C"/>
    <w:rsid w:val="00276291"/>
    <w:rsid w:val="00280EC8"/>
    <w:rsid w:val="00284E3D"/>
    <w:rsid w:val="00285572"/>
    <w:rsid w:val="002A70D2"/>
    <w:rsid w:val="002C1EB1"/>
    <w:rsid w:val="002C6569"/>
    <w:rsid w:val="002F04F0"/>
    <w:rsid w:val="00301F13"/>
    <w:rsid w:val="003023CA"/>
    <w:rsid w:val="00303699"/>
    <w:rsid w:val="00311C3F"/>
    <w:rsid w:val="00314450"/>
    <w:rsid w:val="00317876"/>
    <w:rsid w:val="0032266A"/>
    <w:rsid w:val="003248E7"/>
    <w:rsid w:val="00325FCC"/>
    <w:rsid w:val="00351EEA"/>
    <w:rsid w:val="0036324B"/>
    <w:rsid w:val="00382E32"/>
    <w:rsid w:val="003A176E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86FF0"/>
    <w:rsid w:val="00487E4F"/>
    <w:rsid w:val="004B230E"/>
    <w:rsid w:val="004C714E"/>
    <w:rsid w:val="004D500E"/>
    <w:rsid w:val="004E015A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26A00"/>
    <w:rsid w:val="00632B83"/>
    <w:rsid w:val="006378A3"/>
    <w:rsid w:val="006522FE"/>
    <w:rsid w:val="00670E3A"/>
    <w:rsid w:val="00671709"/>
    <w:rsid w:val="006739F8"/>
    <w:rsid w:val="00677C19"/>
    <w:rsid w:val="0069357B"/>
    <w:rsid w:val="006D728A"/>
    <w:rsid w:val="006F408E"/>
    <w:rsid w:val="00707927"/>
    <w:rsid w:val="0072345C"/>
    <w:rsid w:val="00761E25"/>
    <w:rsid w:val="00780EF9"/>
    <w:rsid w:val="007836D4"/>
    <w:rsid w:val="007957FA"/>
    <w:rsid w:val="007A1644"/>
    <w:rsid w:val="007D1618"/>
    <w:rsid w:val="007F783B"/>
    <w:rsid w:val="00802909"/>
    <w:rsid w:val="0081323D"/>
    <w:rsid w:val="00845747"/>
    <w:rsid w:val="00862977"/>
    <w:rsid w:val="0088324D"/>
    <w:rsid w:val="008835D6"/>
    <w:rsid w:val="008837F9"/>
    <w:rsid w:val="008C0F7D"/>
    <w:rsid w:val="008C5D5F"/>
    <w:rsid w:val="008E79CC"/>
    <w:rsid w:val="00906A34"/>
    <w:rsid w:val="00916B15"/>
    <w:rsid w:val="00922C7B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235BA"/>
    <w:rsid w:val="00B36933"/>
    <w:rsid w:val="00B43FC6"/>
    <w:rsid w:val="00B448D1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D4720"/>
    <w:rsid w:val="00CD78BF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EF7AA4"/>
    <w:rsid w:val="00F01A0E"/>
    <w:rsid w:val="00F04ABB"/>
    <w:rsid w:val="00F22187"/>
    <w:rsid w:val="00F24C54"/>
    <w:rsid w:val="00F30A45"/>
    <w:rsid w:val="00F34045"/>
    <w:rsid w:val="00F364CB"/>
    <w:rsid w:val="00F36C46"/>
    <w:rsid w:val="00F87464"/>
    <w:rsid w:val="00F965D4"/>
    <w:rsid w:val="00FA17B3"/>
    <w:rsid w:val="00FB50A3"/>
    <w:rsid w:val="00FC2CB0"/>
    <w:rsid w:val="00FD1A00"/>
    <w:rsid w:val="00FE5E2D"/>
    <w:rsid w:val="00FF0FF8"/>
    <w:rsid w:val="5CCAA73E"/>
    <w:rsid w:val="79D8A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styleId="Revision">
    <w:name w:val="Revision"/>
    <w:hidden/>
    <w:uiPriority w:val="99"/>
    <w:semiHidden/>
    <w:rsid w:val="00F34045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schemas.openxmlformats.org/package/2006/metadata/core-properties"/>
    <ds:schemaRef ds:uri="be2b0b65-5089-4106-bb34-2edddfc01d42"/>
    <ds:schemaRef ds:uri="http://schemas.microsoft.com/office/2006/metadata/properties"/>
    <ds:schemaRef ds:uri="http://schemas.microsoft.com/office/2006/documentManagement/types"/>
    <ds:schemaRef ds:uri="http://purl.org/dc/elements/1.1/"/>
    <ds:schemaRef ds:uri="http://purl.org/dc/dcmitype/"/>
    <ds:schemaRef ds:uri="http://www.w3.org/XML/1998/namespace"/>
    <ds:schemaRef ds:uri="http://purl.org/dc/terms/"/>
    <ds:schemaRef ds:uri="http://schemas.microsoft.com/office/infopath/2007/PartnerControls"/>
    <ds:schemaRef ds:uri="89637aa1-7b48-4060-803a-c34c58bc8bfc"/>
  </ds:schemaRefs>
</ds:datastoreItem>
</file>

<file path=customXml/itemProps2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0</TotalTime>
  <Pages>2</Pages>
  <Words>235</Words>
  <Characters>1413</Characters>
  <Application>Microsoft Office Word</Application>
  <DocSecurity>0</DocSecurity>
  <Lines>78</Lines>
  <Paragraphs>47</Paragraphs>
  <ScaleCrop>false</ScaleCrop>
  <Company/>
  <LinksUpToDate>false</LinksUpToDate>
  <CharactersWithSpaces>1601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17</cp:revision>
  <cp:lastPrinted>2020-02-04T08:01:00Z</cp:lastPrinted>
  <dcterms:created xsi:type="dcterms:W3CDTF">2025-10-08T16:21:00Z</dcterms:created>
  <dcterms:modified xsi:type="dcterms:W3CDTF">2025-10-22T09:47:00Z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a5bf54d1-146d-4e2a-9cde-7cdeb0a960c6</vt:lpwstr>
  </property>
</Properties>
</file>